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2A6F4" w14:textId="77777777" w:rsidR="007D18FA" w:rsidRDefault="007D18FA" w:rsidP="007D18FA">
      <w:pPr>
        <w:pStyle w:val="NoSpacing"/>
        <w:tabs>
          <w:tab w:val="left" w:pos="1440"/>
        </w:tabs>
        <w:jc w:val="both"/>
      </w:pPr>
      <w:r>
        <w:rPr>
          <w:u w:val="single"/>
        </w:rPr>
        <w:t>Thomas GODLYNG</w:t>
      </w:r>
      <w:r>
        <w:t xml:space="preserve">      (fl.1485)</w:t>
      </w:r>
    </w:p>
    <w:p w14:paraId="3B4BD75A" w14:textId="77777777" w:rsidR="007D18FA" w:rsidRDefault="007D18FA" w:rsidP="007D18FA">
      <w:pPr>
        <w:pStyle w:val="NoSpacing"/>
        <w:tabs>
          <w:tab w:val="left" w:pos="1440"/>
        </w:tabs>
        <w:jc w:val="both"/>
      </w:pPr>
      <w:r>
        <w:t>of a chantry in the parish church of East Retford, Nottinghamshire.</w:t>
      </w:r>
    </w:p>
    <w:p w14:paraId="67916325" w14:textId="77777777" w:rsidR="007D18FA" w:rsidRDefault="007D18FA" w:rsidP="007D18FA">
      <w:pPr>
        <w:pStyle w:val="NoSpacing"/>
        <w:tabs>
          <w:tab w:val="left" w:pos="1440"/>
        </w:tabs>
        <w:jc w:val="both"/>
      </w:pPr>
    </w:p>
    <w:p w14:paraId="4F957F45" w14:textId="77777777" w:rsidR="007D18FA" w:rsidRDefault="007D18FA" w:rsidP="007D18FA">
      <w:pPr>
        <w:pStyle w:val="NoSpacing"/>
        <w:tabs>
          <w:tab w:val="left" w:pos="1440"/>
        </w:tabs>
        <w:jc w:val="both"/>
      </w:pPr>
    </w:p>
    <w:p w14:paraId="35406B6F" w14:textId="77777777" w:rsidR="007D18FA" w:rsidRDefault="007D18FA" w:rsidP="007D18FA">
      <w:pPr>
        <w:pStyle w:val="NoSpacing"/>
        <w:tabs>
          <w:tab w:val="left" w:pos="1440"/>
        </w:tabs>
        <w:jc w:val="both"/>
      </w:pPr>
      <w:r>
        <w:t>23 Sep.1485</w:t>
      </w:r>
      <w:r>
        <w:tab/>
        <w:t>He had resigned by this date.</w:t>
      </w:r>
    </w:p>
    <w:p w14:paraId="03665459" w14:textId="77777777" w:rsidR="007D18FA" w:rsidRDefault="007D18FA" w:rsidP="007D18FA">
      <w:pPr>
        <w:pStyle w:val="NoSpacing"/>
        <w:ind w:left="720" w:firstLine="720"/>
      </w:pPr>
      <w:r>
        <w:t>(“The Register of Thomas Rotherham, Archbishop of York 1480-1500</w:t>
      </w:r>
    </w:p>
    <w:p w14:paraId="07BE97B4" w14:textId="77777777" w:rsidR="007D18FA" w:rsidRDefault="007D18FA" w:rsidP="007D18FA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35CE7ECD" w14:textId="77777777" w:rsidR="007D18FA" w:rsidRDefault="007D18FA" w:rsidP="007D18FA">
      <w:pPr>
        <w:pStyle w:val="NoSpacing"/>
        <w:tabs>
          <w:tab w:val="left" w:pos="1440"/>
        </w:tabs>
        <w:jc w:val="both"/>
      </w:pPr>
      <w:r>
        <w:tab/>
        <w:t>p.48)</w:t>
      </w:r>
    </w:p>
    <w:p w14:paraId="4DE350F8" w14:textId="77777777" w:rsidR="007D18FA" w:rsidRDefault="007D18FA" w:rsidP="007D18FA">
      <w:pPr>
        <w:pStyle w:val="NoSpacing"/>
        <w:tabs>
          <w:tab w:val="left" w:pos="1440"/>
        </w:tabs>
        <w:jc w:val="both"/>
      </w:pPr>
    </w:p>
    <w:p w14:paraId="24A61369" w14:textId="77777777" w:rsidR="007D18FA" w:rsidRDefault="007D18FA" w:rsidP="007D18FA">
      <w:pPr>
        <w:pStyle w:val="NoSpacing"/>
        <w:tabs>
          <w:tab w:val="left" w:pos="1440"/>
        </w:tabs>
        <w:jc w:val="both"/>
      </w:pPr>
    </w:p>
    <w:p w14:paraId="12436A68" w14:textId="77777777" w:rsidR="007D18FA" w:rsidRDefault="007D18FA" w:rsidP="007D18FA">
      <w:pPr>
        <w:pStyle w:val="NoSpacing"/>
        <w:tabs>
          <w:tab w:val="left" w:pos="1440"/>
        </w:tabs>
        <w:jc w:val="both"/>
      </w:pPr>
      <w:r>
        <w:t>29 November 2019</w:t>
      </w:r>
    </w:p>
    <w:p w14:paraId="6149F149" w14:textId="77777777" w:rsidR="006B2F86" w:rsidRPr="00E71FC3" w:rsidRDefault="007D18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583B" w14:textId="77777777" w:rsidR="007D18FA" w:rsidRDefault="007D18FA" w:rsidP="00E71FC3">
      <w:pPr>
        <w:spacing w:after="0" w:line="240" w:lineRule="auto"/>
      </w:pPr>
      <w:r>
        <w:separator/>
      </w:r>
    </w:p>
  </w:endnote>
  <w:endnote w:type="continuationSeparator" w:id="0">
    <w:p w14:paraId="037376E5" w14:textId="77777777" w:rsidR="007D18FA" w:rsidRDefault="007D18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EF3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A5EC6" w14:textId="77777777" w:rsidR="007D18FA" w:rsidRDefault="007D18FA" w:rsidP="00E71FC3">
      <w:pPr>
        <w:spacing w:after="0" w:line="240" w:lineRule="auto"/>
      </w:pPr>
      <w:r>
        <w:separator/>
      </w:r>
    </w:p>
  </w:footnote>
  <w:footnote w:type="continuationSeparator" w:id="0">
    <w:p w14:paraId="6581035B" w14:textId="77777777" w:rsidR="007D18FA" w:rsidRDefault="007D18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8FA"/>
    <w:rsid w:val="001A7C09"/>
    <w:rsid w:val="00577BD5"/>
    <w:rsid w:val="00656CBA"/>
    <w:rsid w:val="006A1F77"/>
    <w:rsid w:val="00733BE7"/>
    <w:rsid w:val="007D18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2AFED"/>
  <w15:chartTrackingRefBased/>
  <w15:docId w15:val="{8AC24A6B-1CFC-464C-9CEE-662165E0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2019-12-09T20:25:00Z</dcterms:created>
  <dcterms:modified xsi:type="dcterms:W3CDTF">2019-12-09T20:26:00Z</dcterms:modified>
</cp:coreProperties>
</file>